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BC0" w:rsidRPr="007A6BC0" w:rsidRDefault="007A6BC0">
      <w:pPr>
        <w:rPr>
          <w:rFonts w:ascii="Arial" w:hAnsi="Arial" w:cs="Arial"/>
          <w:noProof/>
          <w:sz w:val="32"/>
          <w:szCs w:val="32"/>
          <w:lang w:eastAsia="en-GB"/>
        </w:rPr>
      </w:pPr>
      <w:r w:rsidRPr="007A6BC0">
        <w:rPr>
          <w:rFonts w:ascii="Arial" w:hAnsi="Arial" w:cs="Arial"/>
          <w:noProof/>
          <w:sz w:val="32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448300" cy="406273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4062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A6BC0">
        <w:rPr>
          <w:rFonts w:ascii="Arial" w:hAnsi="Arial" w:cs="Arial"/>
          <w:noProof/>
          <w:sz w:val="32"/>
          <w:szCs w:val="32"/>
          <w:lang w:eastAsia="en-GB"/>
        </w:rPr>
        <w:t>Build the number on the place value grid. Either by adding counting blocks (If you have them or can make them) or by drawing them.</w:t>
      </w:r>
    </w:p>
    <w:p w:rsidR="007A6BC0" w:rsidRDefault="007A6BC0">
      <w:r>
        <w:t xml:space="preserve"> </w:t>
      </w:r>
      <w:r>
        <w:br w:type="textWrapping" w:clear="all"/>
      </w:r>
    </w:p>
    <w:p w:rsidR="00765F3D" w:rsidRDefault="007A6BC0" w:rsidP="007A6BC0">
      <w:pPr>
        <w:tabs>
          <w:tab w:val="left" w:pos="3030"/>
        </w:tabs>
      </w:pPr>
      <w:r>
        <w:tab/>
      </w:r>
    </w:p>
    <w:p w:rsidR="007A6BC0" w:rsidRDefault="007A6BC0" w:rsidP="007A6BC0">
      <w:pPr>
        <w:tabs>
          <w:tab w:val="left" w:pos="3030"/>
        </w:tabs>
      </w:pPr>
    </w:p>
    <w:p w:rsidR="007A6BC0" w:rsidRDefault="007A6BC0" w:rsidP="007A6BC0">
      <w:pPr>
        <w:tabs>
          <w:tab w:val="left" w:pos="3030"/>
        </w:tabs>
      </w:pPr>
    </w:p>
    <w:p w:rsidR="007A6BC0" w:rsidRDefault="007A6BC0" w:rsidP="007A6BC0">
      <w:pPr>
        <w:tabs>
          <w:tab w:val="left" w:pos="3030"/>
        </w:tabs>
      </w:pPr>
    </w:p>
    <w:p w:rsidR="007A6BC0" w:rsidRDefault="007A6BC0" w:rsidP="007A6BC0">
      <w:pPr>
        <w:tabs>
          <w:tab w:val="left" w:pos="3030"/>
        </w:tabs>
      </w:pPr>
    </w:p>
    <w:p w:rsidR="007A6BC0" w:rsidRDefault="007A6BC0" w:rsidP="007A6BC0">
      <w:pPr>
        <w:tabs>
          <w:tab w:val="left" w:pos="3030"/>
        </w:tabs>
      </w:pPr>
      <w:r>
        <w:rPr>
          <w:noProof/>
          <w:lang w:eastAsia="en-GB"/>
        </w:rPr>
        <w:lastRenderedPageBreak/>
        <w:drawing>
          <wp:inline distT="0" distB="0" distL="0" distR="0" wp14:anchorId="348C8AFF" wp14:editId="646679A6">
            <wp:extent cx="8839200" cy="55530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39200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BC0" w:rsidRDefault="007A6BC0" w:rsidP="007A6BC0">
      <w:pPr>
        <w:tabs>
          <w:tab w:val="left" w:pos="3030"/>
        </w:tabs>
      </w:pPr>
      <w:r>
        <w:rPr>
          <w:noProof/>
          <w:lang w:eastAsia="en-GB"/>
        </w:rPr>
        <w:lastRenderedPageBreak/>
        <w:drawing>
          <wp:inline distT="0" distB="0" distL="0" distR="0" wp14:anchorId="7D576889" wp14:editId="126556B2">
            <wp:extent cx="7858125" cy="49720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58125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A6BC0" w:rsidRPr="007A6BC0" w:rsidRDefault="007A6BC0" w:rsidP="007A6BC0">
      <w:pPr>
        <w:tabs>
          <w:tab w:val="left" w:pos="3030"/>
        </w:tabs>
      </w:pPr>
    </w:p>
    <w:sectPr w:rsidR="007A6BC0" w:rsidRPr="007A6BC0" w:rsidSect="007A6BC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B8E" w:rsidRDefault="00BA3B8E" w:rsidP="007A6BC0">
      <w:pPr>
        <w:spacing w:after="0" w:line="240" w:lineRule="auto"/>
      </w:pPr>
      <w:r>
        <w:separator/>
      </w:r>
    </w:p>
  </w:endnote>
  <w:endnote w:type="continuationSeparator" w:id="0">
    <w:p w:rsidR="00BA3B8E" w:rsidRDefault="00BA3B8E" w:rsidP="007A6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B8E" w:rsidRDefault="00BA3B8E" w:rsidP="007A6BC0">
      <w:pPr>
        <w:spacing w:after="0" w:line="240" w:lineRule="auto"/>
      </w:pPr>
      <w:r>
        <w:separator/>
      </w:r>
    </w:p>
  </w:footnote>
  <w:footnote w:type="continuationSeparator" w:id="0">
    <w:p w:rsidR="00BA3B8E" w:rsidRDefault="00BA3B8E" w:rsidP="007A6B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C0"/>
    <w:rsid w:val="00765F3D"/>
    <w:rsid w:val="007A6BC0"/>
    <w:rsid w:val="00BA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A8231"/>
  <w15:chartTrackingRefBased/>
  <w15:docId w15:val="{49D2E1C0-9DC9-4FE9-BCDA-133863B6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6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BC0"/>
  </w:style>
  <w:style w:type="paragraph" w:styleId="Footer">
    <w:name w:val="footer"/>
    <w:basedOn w:val="Normal"/>
    <w:link w:val="FooterChar"/>
    <w:uiPriority w:val="99"/>
    <w:unhideWhenUsed/>
    <w:rsid w:val="007A6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12CA42A6</Template>
  <TotalTime>4</TotalTime>
  <Pages>3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2021-01-26T21:09:00Z</dcterms:created>
  <dcterms:modified xsi:type="dcterms:W3CDTF">2021-01-26T21:13:00Z</dcterms:modified>
</cp:coreProperties>
</file>